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683DA7" w14:textId="77777777" w:rsidR="000F1C43" w:rsidRDefault="000F1C43" w:rsidP="000F1C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RADCLYFFE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8122B3A" w14:textId="77777777" w:rsidR="000F1C43" w:rsidRDefault="000F1C43" w:rsidP="000F1C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Beleswell</w:t>
      </w:r>
      <w:proofErr w:type="spellEnd"/>
      <w:r>
        <w:rPr>
          <w:rFonts w:ascii="Times New Roman" w:hAnsi="Times New Roman" w:cs="Times New Roman"/>
        </w:rPr>
        <w:t>, Norfolk. Gentleman.</w:t>
      </w:r>
    </w:p>
    <w:p w14:paraId="0C1117C8" w14:textId="77777777" w:rsidR="000F1C43" w:rsidRDefault="000F1C43" w:rsidP="000F1C43">
      <w:pPr>
        <w:rPr>
          <w:rFonts w:ascii="Times New Roman" w:hAnsi="Times New Roman" w:cs="Times New Roman"/>
        </w:rPr>
      </w:pPr>
    </w:p>
    <w:p w14:paraId="06CA009E" w14:textId="77777777" w:rsidR="000F1C43" w:rsidRDefault="000F1C43" w:rsidP="000F1C43">
      <w:pPr>
        <w:rPr>
          <w:rFonts w:ascii="Times New Roman" w:hAnsi="Times New Roman" w:cs="Times New Roman"/>
        </w:rPr>
      </w:pPr>
    </w:p>
    <w:p w14:paraId="0E866047" w14:textId="77777777" w:rsidR="000F1C43" w:rsidRDefault="000F1C43" w:rsidP="000F1C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David </w:t>
      </w:r>
      <w:proofErr w:type="spellStart"/>
      <w:r>
        <w:rPr>
          <w:rFonts w:ascii="Times New Roman" w:hAnsi="Times New Roman" w:cs="Times New Roman"/>
        </w:rPr>
        <w:t>Panter</w:t>
      </w:r>
      <w:proofErr w:type="spellEnd"/>
      <w:r>
        <w:rPr>
          <w:rFonts w:ascii="Times New Roman" w:hAnsi="Times New Roman" w:cs="Times New Roman"/>
        </w:rPr>
        <w:t xml:space="preserve"> of London, goldsmith(q.v.), brought a plaint of debt against</w:t>
      </w:r>
    </w:p>
    <w:p w14:paraId="54284415" w14:textId="77777777" w:rsidR="000F1C43" w:rsidRDefault="000F1C43" w:rsidP="000F1C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14:paraId="27C8ADA0" w14:textId="77777777" w:rsidR="000F1C43" w:rsidRDefault="000F1C43" w:rsidP="000F1C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8B99E5A" w14:textId="77777777" w:rsidR="000F1C43" w:rsidRDefault="000F1C43" w:rsidP="000F1C43">
      <w:pPr>
        <w:rPr>
          <w:rFonts w:ascii="Times New Roman" w:hAnsi="Times New Roman" w:cs="Times New Roman"/>
        </w:rPr>
      </w:pPr>
    </w:p>
    <w:p w14:paraId="63FCCA9E" w14:textId="77777777" w:rsidR="000F1C43" w:rsidRDefault="000F1C43" w:rsidP="000F1C43">
      <w:pPr>
        <w:rPr>
          <w:rFonts w:ascii="Times New Roman" w:hAnsi="Times New Roman" w:cs="Times New Roman"/>
        </w:rPr>
      </w:pPr>
    </w:p>
    <w:p w14:paraId="73F60D20" w14:textId="77777777" w:rsidR="000F1C43" w:rsidRDefault="000F1C43" w:rsidP="000F1C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2018</w:t>
      </w:r>
    </w:p>
    <w:p w14:paraId="7B4BDAB2" w14:textId="77777777" w:rsidR="006B2F86" w:rsidRPr="00E71FC3" w:rsidRDefault="000F1C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D79A5" w14:textId="77777777" w:rsidR="000F1C43" w:rsidRDefault="000F1C43" w:rsidP="00E71FC3">
      <w:r>
        <w:separator/>
      </w:r>
    </w:p>
  </w:endnote>
  <w:endnote w:type="continuationSeparator" w:id="0">
    <w:p w14:paraId="4E3DFA3C" w14:textId="77777777" w:rsidR="000F1C43" w:rsidRDefault="000F1C4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5F6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1E2FD" w14:textId="77777777" w:rsidR="000F1C43" w:rsidRDefault="000F1C43" w:rsidP="00E71FC3">
      <w:r>
        <w:separator/>
      </w:r>
    </w:p>
  </w:footnote>
  <w:footnote w:type="continuationSeparator" w:id="0">
    <w:p w14:paraId="4C2EEEE8" w14:textId="77777777" w:rsidR="000F1C43" w:rsidRDefault="000F1C4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C43"/>
    <w:rsid w:val="000F1C4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58CA5"/>
  <w15:chartTrackingRefBased/>
  <w15:docId w15:val="{56366D8A-F856-4497-BAB3-F6C8DB7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1C4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2018-09-24T20:54:00Z</dcterms:created>
  <dcterms:modified xsi:type="dcterms:W3CDTF">2018-09-24T20:54:00Z</dcterms:modified>
</cp:coreProperties>
</file>